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D2881" w14:textId="77777777" w:rsidR="009E34EF" w:rsidRDefault="009E34EF" w:rsidP="009E34EF">
      <w:pPr>
        <w:pStyle w:val="NoSpacing"/>
      </w:pPr>
      <w:r>
        <w:rPr>
          <w:u w:val="single"/>
        </w:rPr>
        <w:t>John UPPYNTON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6CB7D3EC" w14:textId="77777777" w:rsidR="009E34EF" w:rsidRDefault="009E34EF" w:rsidP="009E34EF">
      <w:pPr>
        <w:pStyle w:val="NoSpacing"/>
      </w:pPr>
      <w:r>
        <w:t>of Stoke Orchard, Gloucestershire. Husbandman.</w:t>
      </w:r>
    </w:p>
    <w:p w14:paraId="6349F6B3" w14:textId="77777777" w:rsidR="009E34EF" w:rsidRDefault="009E34EF" w:rsidP="009E34EF">
      <w:pPr>
        <w:pStyle w:val="NoSpacing"/>
      </w:pPr>
    </w:p>
    <w:p w14:paraId="278A1582" w14:textId="77777777" w:rsidR="009E34EF" w:rsidRDefault="009E34EF" w:rsidP="009E34EF">
      <w:pPr>
        <w:pStyle w:val="NoSpacing"/>
      </w:pPr>
    </w:p>
    <w:p w14:paraId="7767E5F4" w14:textId="77777777" w:rsidR="009E34EF" w:rsidRDefault="009E34EF" w:rsidP="009E34EF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Brugge</w:t>
      </w:r>
      <w:proofErr w:type="spellEnd"/>
      <w:r>
        <w:t xml:space="preserve">, esquire(q.v.), brought a plaint of trespass and taking against </w:t>
      </w:r>
    </w:p>
    <w:p w14:paraId="67EDB7A7" w14:textId="77777777" w:rsidR="009E34EF" w:rsidRDefault="009E34EF" w:rsidP="009E34EF">
      <w:pPr>
        <w:pStyle w:val="NoSpacing"/>
      </w:pPr>
      <w:r>
        <w:tab/>
      </w:r>
      <w:r>
        <w:tab/>
        <w:t>him.</w:t>
      </w:r>
    </w:p>
    <w:p w14:paraId="25AB5ECE" w14:textId="77777777" w:rsidR="009E34EF" w:rsidRDefault="009E34EF" w:rsidP="009E34EF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3A60D635" w14:textId="77777777" w:rsidR="009E34EF" w:rsidRDefault="009E34EF" w:rsidP="009E34EF">
      <w:pPr>
        <w:pStyle w:val="NoSpacing"/>
      </w:pPr>
    </w:p>
    <w:p w14:paraId="30069322" w14:textId="77777777" w:rsidR="009E34EF" w:rsidRDefault="009E34EF" w:rsidP="009E34EF">
      <w:pPr>
        <w:pStyle w:val="NoSpacing"/>
      </w:pPr>
    </w:p>
    <w:p w14:paraId="07475E11" w14:textId="77777777" w:rsidR="009E34EF" w:rsidRDefault="009E34EF" w:rsidP="009E34EF">
      <w:pPr>
        <w:pStyle w:val="NoSpacing"/>
      </w:pPr>
      <w:r>
        <w:t>13 July 2018</w:t>
      </w:r>
    </w:p>
    <w:p w14:paraId="61A2B6F0" w14:textId="77777777" w:rsidR="006B2F86" w:rsidRPr="00E71FC3" w:rsidRDefault="009E34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FB315" w14:textId="77777777" w:rsidR="009E34EF" w:rsidRDefault="009E34EF" w:rsidP="00E71FC3">
      <w:pPr>
        <w:spacing w:after="0" w:line="240" w:lineRule="auto"/>
      </w:pPr>
      <w:r>
        <w:separator/>
      </w:r>
    </w:p>
  </w:endnote>
  <w:endnote w:type="continuationSeparator" w:id="0">
    <w:p w14:paraId="37457577" w14:textId="77777777" w:rsidR="009E34EF" w:rsidRDefault="009E34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C20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1013C" w14:textId="77777777" w:rsidR="009E34EF" w:rsidRDefault="009E34EF" w:rsidP="00E71FC3">
      <w:pPr>
        <w:spacing w:after="0" w:line="240" w:lineRule="auto"/>
      </w:pPr>
      <w:r>
        <w:separator/>
      </w:r>
    </w:p>
  </w:footnote>
  <w:footnote w:type="continuationSeparator" w:id="0">
    <w:p w14:paraId="05E7E7CE" w14:textId="77777777" w:rsidR="009E34EF" w:rsidRDefault="009E34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4EF"/>
    <w:rsid w:val="001A7C09"/>
    <w:rsid w:val="00577BD5"/>
    <w:rsid w:val="00656CBA"/>
    <w:rsid w:val="006A1F77"/>
    <w:rsid w:val="00733BE7"/>
    <w:rsid w:val="009E34E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ED026"/>
  <w15:chartTrackingRefBased/>
  <w15:docId w15:val="{04983E0A-9DC1-402E-A13E-5979EB1B1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2018-07-22T18:07:00Z</dcterms:created>
  <dcterms:modified xsi:type="dcterms:W3CDTF">2018-07-22T18:08:00Z</dcterms:modified>
</cp:coreProperties>
</file>